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C7A" w:rsidRDefault="00372C7A" w:rsidP="00372C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KYNBEARE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372C7A" w:rsidRDefault="00372C7A" w:rsidP="00372C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372C7A" w:rsidRDefault="00372C7A" w:rsidP="00372C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2C7A" w:rsidRDefault="00372C7A" w:rsidP="00372C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2C7A" w:rsidRDefault="00372C7A" w:rsidP="00372C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Priory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St.Germans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</w:t>
      </w:r>
    </w:p>
    <w:p w:rsidR="00372C7A" w:rsidRDefault="00372C7A" w:rsidP="00372C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Bishop.</w:t>
      </w:r>
    </w:p>
    <w:p w:rsidR="00372C7A" w:rsidRDefault="00372C7A" w:rsidP="00372C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pp.110-1)</w:t>
      </w:r>
    </w:p>
    <w:p w:rsidR="00372C7A" w:rsidRDefault="00372C7A" w:rsidP="00372C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2C7A" w:rsidRDefault="00372C7A" w:rsidP="00372C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72C7A" w:rsidRDefault="00372C7A" w:rsidP="00372C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2016</w:t>
      </w:r>
      <w:bookmarkStart w:id="0" w:name="_GoBack"/>
      <w:bookmarkEnd w:id="0"/>
    </w:p>
    <w:sectPr w:rsidR="006B2F86" w:rsidRPr="00372C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C7A" w:rsidRDefault="00372C7A" w:rsidP="00E71FC3">
      <w:pPr>
        <w:spacing w:after="0" w:line="240" w:lineRule="auto"/>
      </w:pPr>
      <w:r>
        <w:separator/>
      </w:r>
    </w:p>
  </w:endnote>
  <w:endnote w:type="continuationSeparator" w:id="0">
    <w:p w:rsidR="00372C7A" w:rsidRDefault="00372C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C7A" w:rsidRDefault="00372C7A" w:rsidP="00E71FC3">
      <w:pPr>
        <w:spacing w:after="0" w:line="240" w:lineRule="auto"/>
      </w:pPr>
      <w:r>
        <w:separator/>
      </w:r>
    </w:p>
  </w:footnote>
  <w:footnote w:type="continuationSeparator" w:id="0">
    <w:p w:rsidR="00372C7A" w:rsidRDefault="00372C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C7A"/>
    <w:rsid w:val="00372C7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83C09"/>
  <w15:chartTrackingRefBased/>
  <w15:docId w15:val="{4DB029C3-BC98-4A23-A9FE-E702EA88D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2016-05-20T18:17:00Z</dcterms:created>
  <dcterms:modified xsi:type="dcterms:W3CDTF">2016-05-20T18:18:00Z</dcterms:modified>
</cp:coreProperties>
</file>